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1" w:type="dxa"/>
        <w:tblInd w:w="-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5541"/>
        <w:gridCol w:w="939"/>
        <w:gridCol w:w="1800"/>
        <w:gridCol w:w="1440"/>
        <w:gridCol w:w="203"/>
      </w:tblGrid>
      <w:tr w:rsidR="000B3734" w:rsidRPr="001C55D1" w14:paraId="6471ACDA" w14:textId="77777777" w:rsidTr="009F6D33">
        <w:trPr>
          <w:gridBefore w:val="1"/>
          <w:wBefore w:w="8" w:type="dxa"/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92EE524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719662D" w14:textId="77777777" w:rsidR="000B3734" w:rsidRPr="001C55D1" w:rsidRDefault="000B3734" w:rsidP="00037387"/>
        </w:tc>
      </w:tr>
      <w:tr w:rsidR="009F6D33" w:rsidRPr="00D46B71" w14:paraId="7CF129B6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648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21D784A" w14:textId="77777777" w:rsidR="009F6D33" w:rsidRPr="00D46B71" w:rsidRDefault="009F6D33" w:rsidP="00964F1A">
            <w:r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C7BFB" w14:textId="77777777" w:rsidR="009F6D33" w:rsidRPr="00D46B71" w:rsidRDefault="009F6D33" w:rsidP="00964F1A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D48DE" w14:textId="77777777" w:rsidR="009F6D33" w:rsidRPr="00D46B71" w:rsidRDefault="009F6D33" w:rsidP="00964F1A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9F6D33" w:rsidRPr="00D46B71" w14:paraId="6614EBD5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648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DA2CBE" w14:textId="77777777" w:rsidR="009F6D33" w:rsidRPr="00D46B71" w:rsidRDefault="009F6D33" w:rsidP="00964F1A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F35828" w14:textId="38663162" w:rsidR="009F6D33" w:rsidRPr="00D46B71" w:rsidRDefault="009F6D33" w:rsidP="00964F1A">
            <w:r>
              <w:t>BTZ</w:t>
            </w:r>
            <w:r w:rsidR="00EB6485">
              <w:t>-</w:t>
            </w:r>
            <w:r>
              <w:t>0</w:t>
            </w:r>
            <w:r w:rsidR="00C707C7">
              <w:t>7</w:t>
            </w:r>
            <w:r>
              <w:t>_26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9B5EC" w14:textId="77777777" w:rsidR="009F6D33" w:rsidRPr="00D46B71" w:rsidRDefault="009F6D33" w:rsidP="00964F1A"/>
        </w:tc>
      </w:tr>
      <w:tr w:rsidR="009F6D33" w:rsidRPr="00D46B71" w14:paraId="11BAEDE2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BA8470F" w14:textId="77777777" w:rsidR="009F6D33" w:rsidRPr="00D46B71" w:rsidRDefault="009F6D33" w:rsidP="00964F1A">
            <w:r w:rsidRPr="001C55D1">
              <w:t>Baumaßnahme</w:t>
            </w:r>
          </w:p>
        </w:tc>
      </w:tr>
      <w:tr w:rsidR="009F6D33" w:rsidRPr="00D46B71" w14:paraId="24875EFB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B44AC00" w14:textId="77777777" w:rsidR="009F6D33" w:rsidRPr="00D46B71" w:rsidRDefault="009F6D33" w:rsidP="00964F1A">
            <w:r w:rsidRPr="00FE705F">
              <w:rPr>
                <w:rFonts w:cs="Arial"/>
              </w:rPr>
              <w:t>Fassadensanierung HWK Berlin</w:t>
            </w:r>
          </w:p>
        </w:tc>
      </w:tr>
      <w:tr w:rsidR="009F6D33" w:rsidRPr="00D46B71" w14:paraId="3A6E2458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539AFF" w14:textId="77777777" w:rsidR="009F6D33" w:rsidRPr="00D46B71" w:rsidRDefault="009F6D33" w:rsidP="00964F1A"/>
        </w:tc>
      </w:tr>
      <w:tr w:rsidR="009F6D33" w:rsidRPr="00D46B71" w14:paraId="5D64671D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284"/>
        </w:trPr>
        <w:tc>
          <w:tcPr>
            <w:tcW w:w="9728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E75199D" w14:textId="77777777" w:rsidR="009F6D33" w:rsidRPr="00D46B71" w:rsidRDefault="009F6D33" w:rsidP="00964F1A">
            <w:r>
              <w:t>Leistung</w:t>
            </w:r>
          </w:p>
        </w:tc>
      </w:tr>
      <w:tr w:rsidR="009F6D33" w:rsidRPr="00487449" w14:paraId="4AABFD4A" w14:textId="77777777" w:rsidTr="009F6D33">
        <w:tblPrEx>
          <w:tblBorders>
            <w:top w:val="none" w:sz="0" w:space="0" w:color="auto"/>
            <w:left w:val="none" w:sz="0" w:space="0" w:color="auto"/>
            <w:bottom w:val="dashed" w:sz="4" w:space="0" w:color="auto"/>
            <w:right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03" w:type="dxa"/>
          <w:cantSplit/>
          <w:trHeight w:hRule="exact" w:val="371"/>
        </w:trPr>
        <w:tc>
          <w:tcPr>
            <w:tcW w:w="9728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49D85" w14:textId="41B98CC6" w:rsidR="009F6D33" w:rsidRPr="00487449" w:rsidRDefault="00C707C7" w:rsidP="00964F1A">
            <w:pPr>
              <w:spacing w:line="22" w:lineRule="atLeast"/>
              <w:rPr>
                <w:rFonts w:cs="Arial"/>
              </w:rPr>
            </w:pPr>
            <w:r w:rsidRPr="00C707C7">
              <w:rPr>
                <w:rFonts w:cs="Arial"/>
              </w:rPr>
              <w:t>6. Gewerk: Beschichtung Fensterrahmen</w:t>
            </w:r>
          </w:p>
        </w:tc>
      </w:tr>
    </w:tbl>
    <w:p w14:paraId="07F46865" w14:textId="77777777" w:rsidR="009F6D33" w:rsidRDefault="009F6D33" w:rsidP="000B3734">
      <w:pPr>
        <w:rPr>
          <w:b/>
          <w:bCs/>
        </w:rPr>
      </w:pPr>
    </w:p>
    <w:p w14:paraId="0EB69101" w14:textId="264A3588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0CE59275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155DDBB6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E30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7CA3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E6A653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2BA4B7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6FEF106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4155A53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0DB0592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4158A7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0117EE8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0E2751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76E2B48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4CC28EA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5EE666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47F6507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4F794E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7BD1E8F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3EE23BC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081CB74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50B02B8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1181F8B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422F39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28CA607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166BE709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233907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3F39990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1FB0176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417F9CC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57AEFC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6F2046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42B317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4815819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C1A46A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1714DCE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22B0722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48AF89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26ECAA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F60A1A4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925BC9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BFABB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2A74C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ACFAB98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0BF6DF3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8DE9B6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EFC5E0A" w14:textId="77777777" w:rsidR="00B5249E" w:rsidRPr="00B5249E" w:rsidRDefault="00B5249E" w:rsidP="00B5249E"/>
        </w:tc>
      </w:tr>
      <w:tr w:rsidR="00B5249E" w:rsidRPr="00B5249E" w14:paraId="5A8EA05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6176DA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BD6575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8E17CD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804FC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E824EA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8112F9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65ABD0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2123F8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11B3E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D2B8B60" w14:textId="77777777" w:rsidR="00B5249E" w:rsidRPr="00B5249E" w:rsidRDefault="00B5249E" w:rsidP="00B5249E"/>
        </w:tc>
      </w:tr>
      <w:tr w:rsidR="00B5249E" w:rsidRPr="00B5249E" w14:paraId="6548B05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CAB07D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8594C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4DE725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4D46A7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40607D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669EA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9E0B8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D138FF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2870C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1E97C0C" w14:textId="77777777" w:rsidR="00B5249E" w:rsidRPr="00B5249E" w:rsidRDefault="00B5249E" w:rsidP="00B5249E"/>
        </w:tc>
      </w:tr>
      <w:tr w:rsidR="00B5249E" w:rsidRPr="00B5249E" w14:paraId="24E5FCC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A1436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5A4C6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D65B98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28B471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33D9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2E1B5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DCA5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6C66D8E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565A7B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DF199A" w14:textId="77777777" w:rsidR="00B5249E" w:rsidRPr="00B5249E" w:rsidRDefault="00B5249E" w:rsidP="00B5249E"/>
        </w:tc>
      </w:tr>
      <w:tr w:rsidR="00B5249E" w:rsidRPr="00B5249E" w14:paraId="025AEC2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1FB50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9710A7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0AA414D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E98264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E013CA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8071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A8ACEE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A319D3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C68FA2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251ACB2" w14:textId="77777777" w:rsidR="00B5249E" w:rsidRPr="00B5249E" w:rsidRDefault="00B5249E" w:rsidP="00B5249E"/>
        </w:tc>
      </w:tr>
      <w:tr w:rsidR="00B5249E" w:rsidRPr="00B5249E" w14:paraId="28D81E8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3471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56A7DB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166CAB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F7B055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D891CB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20971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D502C30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7BBEC1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F5C8F6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CF6884F" w14:textId="77777777" w:rsidR="00B5249E" w:rsidRPr="00B5249E" w:rsidRDefault="00B5249E" w:rsidP="00B5249E"/>
        </w:tc>
      </w:tr>
      <w:tr w:rsidR="00B5249E" w:rsidRPr="00B5249E" w14:paraId="003166A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6182D7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894CA7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F28968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3232AE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30ED4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B0B9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22D09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DA873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252261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48C29EE" w14:textId="77777777" w:rsidR="00B5249E" w:rsidRPr="00B5249E" w:rsidRDefault="00B5249E" w:rsidP="00B5249E"/>
        </w:tc>
      </w:tr>
      <w:tr w:rsidR="00B5249E" w:rsidRPr="00B5249E" w14:paraId="16EDAA2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23CE52D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530992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470896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C5343F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62A8D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0F3A7E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D2F6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391084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DF7F8B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D0D6BCE" w14:textId="77777777" w:rsidR="00B5249E" w:rsidRPr="00B5249E" w:rsidRDefault="00B5249E" w:rsidP="00B5249E"/>
        </w:tc>
      </w:tr>
      <w:tr w:rsidR="00B5249E" w:rsidRPr="00B5249E" w14:paraId="16AA073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6A699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05E87B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588BC10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9A38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1F4FA0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29CE4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DBD99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137D84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671659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529850" w14:textId="77777777" w:rsidR="00B5249E" w:rsidRPr="00B5249E" w:rsidRDefault="00B5249E" w:rsidP="00B5249E"/>
        </w:tc>
      </w:tr>
      <w:tr w:rsidR="00B5249E" w:rsidRPr="00B5249E" w14:paraId="13D8A52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3E272E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15F308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BD4B93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AD2C35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29D59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97D26A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40D65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F6CBE1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9C598C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C82E004" w14:textId="77777777" w:rsidR="00B5249E" w:rsidRPr="00B5249E" w:rsidRDefault="00B5249E" w:rsidP="00B5249E"/>
        </w:tc>
      </w:tr>
      <w:tr w:rsidR="00B5249E" w:rsidRPr="00B5249E" w14:paraId="57A8788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94405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197051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9ABF73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538A08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87210F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B018BA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56664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E9F3E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E1BC39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2BA6BD" w14:textId="77777777" w:rsidR="00B5249E" w:rsidRPr="00B5249E" w:rsidRDefault="00B5249E" w:rsidP="00B5249E"/>
        </w:tc>
      </w:tr>
      <w:tr w:rsidR="00B5249E" w:rsidRPr="00B5249E" w14:paraId="7B202B6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5958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DE67A3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DEB7AE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D6D17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52EFBD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7FCAE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F99014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BD2BB1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E6020F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DDAC1A" w14:textId="77777777" w:rsidR="00B5249E" w:rsidRPr="00B5249E" w:rsidRDefault="00B5249E" w:rsidP="00B5249E"/>
        </w:tc>
      </w:tr>
      <w:tr w:rsidR="00B5249E" w:rsidRPr="00B5249E" w14:paraId="593391F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C2DCC9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40F4D86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A1DC0C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2798D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43ABE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26903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1784D6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F3E28C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EAF5B9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5AA9DE" w14:textId="77777777" w:rsidR="00B5249E" w:rsidRPr="00B5249E" w:rsidRDefault="00B5249E" w:rsidP="00B5249E"/>
        </w:tc>
      </w:tr>
      <w:tr w:rsidR="007D012C" w:rsidRPr="00B5249E" w14:paraId="3B40427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A72EB20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15B2E7EB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0B77EC2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12AC50F8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7AAECAB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3464D43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B0EE7F7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35E5ECD6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50BB9C31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4863E475" w14:textId="77777777" w:rsidR="007D012C" w:rsidRPr="00B5249E" w:rsidRDefault="007D012C" w:rsidP="00B5249E"/>
        </w:tc>
      </w:tr>
      <w:tr w:rsidR="007D012C" w:rsidRPr="00B5249E" w14:paraId="746C82D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B434AB1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4F953241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29B5CC2B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3E665E5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83D3B5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0196FDC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4AE5383E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56AB7CE3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0BE2EC8E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B99C021" w14:textId="77777777" w:rsidR="007D012C" w:rsidRPr="00B5249E" w:rsidRDefault="007D012C" w:rsidP="00B5249E"/>
        </w:tc>
      </w:tr>
    </w:tbl>
    <w:p w14:paraId="01E42536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B6B9E" w14:textId="77777777" w:rsidR="00AA1729" w:rsidRDefault="00AA1729">
      <w:r>
        <w:separator/>
      </w:r>
    </w:p>
    <w:p w14:paraId="0E0C559B" w14:textId="77777777" w:rsidR="00AA1729" w:rsidRDefault="00AA1729"/>
    <w:p w14:paraId="0A3CE08C" w14:textId="77777777" w:rsidR="00AA1729" w:rsidRDefault="00AA1729"/>
  </w:endnote>
  <w:endnote w:type="continuationSeparator" w:id="0">
    <w:p w14:paraId="106455C8" w14:textId="77777777" w:rsidR="00AA1729" w:rsidRDefault="00AA1729">
      <w:r>
        <w:continuationSeparator/>
      </w:r>
    </w:p>
    <w:p w14:paraId="743B8D94" w14:textId="77777777" w:rsidR="00AA1729" w:rsidRDefault="00AA1729"/>
    <w:p w14:paraId="2BB36240" w14:textId="77777777" w:rsidR="00AA1729" w:rsidRDefault="00AA1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65BEDEA2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579C2923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CE314EF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4E88C23" wp14:editId="2854FB86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A6D9E8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2028540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66FECC1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6296B" w14:textId="77777777" w:rsidR="00AA1729" w:rsidRDefault="00AA1729">
      <w:r>
        <w:separator/>
      </w:r>
    </w:p>
  </w:footnote>
  <w:footnote w:type="continuationSeparator" w:id="0">
    <w:p w14:paraId="49C1269D" w14:textId="77777777" w:rsidR="00AA1729" w:rsidRDefault="00AA1729">
      <w:r>
        <w:continuationSeparator/>
      </w:r>
    </w:p>
    <w:p w14:paraId="11F32523" w14:textId="77777777" w:rsidR="00AA1729" w:rsidRDefault="00AA1729"/>
    <w:p w14:paraId="37E469DC" w14:textId="77777777" w:rsidR="00AA1729" w:rsidRDefault="00AA1729"/>
  </w:footnote>
  <w:footnote w:id="1">
    <w:p w14:paraId="5F42113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049BDE34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Ist bei allen Teilleistungen anzugeben, unabhängig </w:t>
      </w:r>
      <w:proofErr w:type="gramStart"/>
      <w:r w:rsidRPr="00DC72CC">
        <w:rPr>
          <w:rStyle w:val="FunoteZchn"/>
        </w:rPr>
        <w:t>davon</w:t>
      </w:r>
      <w:proofErr w:type="gramEnd"/>
      <w:r w:rsidRPr="00DC72CC">
        <w:rPr>
          <w:rStyle w:val="FunoteZchn"/>
        </w:rPr>
        <w:t xml:space="preserve"> ob sie der Auftragnehmer oder ein Nachunternehmer erbringen wird</w:t>
      </w:r>
      <w:r>
        <w:rPr>
          <w:rStyle w:val="FunoteZchn"/>
        </w:rPr>
        <w:t>.</w:t>
      </w:r>
    </w:p>
  </w:footnote>
  <w:footnote w:id="3">
    <w:p w14:paraId="6AA8153B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4D4355F2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29B3" w14:textId="77777777" w:rsidR="00FF1D90" w:rsidRDefault="00FF1D90"/>
  <w:p w14:paraId="3A72B2E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63F5" w14:textId="77777777" w:rsidR="00FF1D90" w:rsidRDefault="00FF1D90" w:rsidP="00046C8E">
    <w:pPr>
      <w:pStyle w:val="Kopfzeile"/>
    </w:pPr>
    <w:r>
      <w:t>223</w:t>
    </w:r>
  </w:p>
  <w:p w14:paraId="4CCFAE5B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8562581">
    <w:abstractNumId w:val="11"/>
  </w:num>
  <w:num w:numId="2" w16cid:durableId="701395767">
    <w:abstractNumId w:val="15"/>
  </w:num>
  <w:num w:numId="3" w16cid:durableId="1073039731">
    <w:abstractNumId w:val="17"/>
  </w:num>
  <w:num w:numId="4" w16cid:durableId="1205750806">
    <w:abstractNumId w:val="26"/>
  </w:num>
  <w:num w:numId="5" w16cid:durableId="1104113465">
    <w:abstractNumId w:val="19"/>
  </w:num>
  <w:num w:numId="6" w16cid:durableId="483281253">
    <w:abstractNumId w:val="13"/>
  </w:num>
  <w:num w:numId="7" w16cid:durableId="649866350">
    <w:abstractNumId w:val="22"/>
  </w:num>
  <w:num w:numId="8" w16cid:durableId="1693605388">
    <w:abstractNumId w:val="18"/>
  </w:num>
  <w:num w:numId="9" w16cid:durableId="968902336">
    <w:abstractNumId w:val="25"/>
  </w:num>
  <w:num w:numId="10" w16cid:durableId="693699168">
    <w:abstractNumId w:val="14"/>
  </w:num>
  <w:num w:numId="11" w16cid:durableId="734549699">
    <w:abstractNumId w:val="21"/>
  </w:num>
  <w:num w:numId="12" w16cid:durableId="927271319">
    <w:abstractNumId w:val="21"/>
  </w:num>
  <w:num w:numId="13" w16cid:durableId="1574924065">
    <w:abstractNumId w:val="21"/>
  </w:num>
  <w:num w:numId="14" w16cid:durableId="1858733551">
    <w:abstractNumId w:val="21"/>
  </w:num>
  <w:num w:numId="15" w16cid:durableId="1556624455">
    <w:abstractNumId w:val="21"/>
  </w:num>
  <w:num w:numId="16" w16cid:durableId="1872107019">
    <w:abstractNumId w:val="12"/>
  </w:num>
  <w:num w:numId="17" w16cid:durableId="273250879">
    <w:abstractNumId w:val="12"/>
  </w:num>
  <w:num w:numId="18" w16cid:durableId="1632394920">
    <w:abstractNumId w:val="24"/>
  </w:num>
  <w:num w:numId="19" w16cid:durableId="160589247">
    <w:abstractNumId w:val="23"/>
  </w:num>
  <w:num w:numId="20" w16cid:durableId="116335856">
    <w:abstractNumId w:val="20"/>
  </w:num>
  <w:num w:numId="21" w16cid:durableId="1391610087">
    <w:abstractNumId w:val="16"/>
  </w:num>
  <w:num w:numId="22" w16cid:durableId="757216637">
    <w:abstractNumId w:val="10"/>
  </w:num>
  <w:num w:numId="23" w16cid:durableId="460810796">
    <w:abstractNumId w:val="9"/>
  </w:num>
  <w:num w:numId="24" w16cid:durableId="1250314240">
    <w:abstractNumId w:val="7"/>
  </w:num>
  <w:num w:numId="25" w16cid:durableId="2113695703">
    <w:abstractNumId w:val="6"/>
  </w:num>
  <w:num w:numId="26" w16cid:durableId="1456829475">
    <w:abstractNumId w:val="5"/>
  </w:num>
  <w:num w:numId="27" w16cid:durableId="1551187828">
    <w:abstractNumId w:val="4"/>
  </w:num>
  <w:num w:numId="28" w16cid:durableId="404495695">
    <w:abstractNumId w:val="8"/>
  </w:num>
  <w:num w:numId="29" w16cid:durableId="529757385">
    <w:abstractNumId w:val="3"/>
  </w:num>
  <w:num w:numId="30" w16cid:durableId="996423914">
    <w:abstractNumId w:val="2"/>
  </w:num>
  <w:num w:numId="31" w16cid:durableId="261187162">
    <w:abstractNumId w:val="1"/>
  </w:num>
  <w:num w:numId="32" w16cid:durableId="323632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76E37"/>
    <w:rsid w:val="00081305"/>
    <w:rsid w:val="000848E7"/>
    <w:rsid w:val="000A42AA"/>
    <w:rsid w:val="000B3734"/>
    <w:rsid w:val="000E4AD3"/>
    <w:rsid w:val="001028D9"/>
    <w:rsid w:val="00104C5A"/>
    <w:rsid w:val="00106076"/>
    <w:rsid w:val="00116FF0"/>
    <w:rsid w:val="00127C79"/>
    <w:rsid w:val="001426F7"/>
    <w:rsid w:val="00144A5A"/>
    <w:rsid w:val="00147786"/>
    <w:rsid w:val="001761C7"/>
    <w:rsid w:val="001A6205"/>
    <w:rsid w:val="001B705C"/>
    <w:rsid w:val="001C13F0"/>
    <w:rsid w:val="001C3E5C"/>
    <w:rsid w:val="001C509D"/>
    <w:rsid w:val="001C6FD7"/>
    <w:rsid w:val="001D1BA7"/>
    <w:rsid w:val="001E0C92"/>
    <w:rsid w:val="001F1E64"/>
    <w:rsid w:val="001F47CC"/>
    <w:rsid w:val="0020461B"/>
    <w:rsid w:val="0024159F"/>
    <w:rsid w:val="002517FD"/>
    <w:rsid w:val="00263542"/>
    <w:rsid w:val="002748DF"/>
    <w:rsid w:val="00293240"/>
    <w:rsid w:val="002A0D52"/>
    <w:rsid w:val="002A4621"/>
    <w:rsid w:val="002A580A"/>
    <w:rsid w:val="002C0F7B"/>
    <w:rsid w:val="002C403D"/>
    <w:rsid w:val="002E4302"/>
    <w:rsid w:val="002E6CC9"/>
    <w:rsid w:val="002F12FF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46FB9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D5DC7"/>
    <w:rsid w:val="004E07A5"/>
    <w:rsid w:val="004E3711"/>
    <w:rsid w:val="00500C2B"/>
    <w:rsid w:val="00520D3B"/>
    <w:rsid w:val="005333C9"/>
    <w:rsid w:val="00533677"/>
    <w:rsid w:val="005575B0"/>
    <w:rsid w:val="00573601"/>
    <w:rsid w:val="00574488"/>
    <w:rsid w:val="00576C66"/>
    <w:rsid w:val="005813CD"/>
    <w:rsid w:val="00583F61"/>
    <w:rsid w:val="005A430E"/>
    <w:rsid w:val="005A4489"/>
    <w:rsid w:val="005B5BCB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81BC5"/>
    <w:rsid w:val="006A5AED"/>
    <w:rsid w:val="006A66F3"/>
    <w:rsid w:val="006B31BB"/>
    <w:rsid w:val="006B7CF1"/>
    <w:rsid w:val="006D60F1"/>
    <w:rsid w:val="006D70A3"/>
    <w:rsid w:val="00724CA7"/>
    <w:rsid w:val="00734EDE"/>
    <w:rsid w:val="007633C2"/>
    <w:rsid w:val="0076400E"/>
    <w:rsid w:val="0078194F"/>
    <w:rsid w:val="00782E76"/>
    <w:rsid w:val="0078695C"/>
    <w:rsid w:val="007A3F24"/>
    <w:rsid w:val="007C562D"/>
    <w:rsid w:val="007D012C"/>
    <w:rsid w:val="007E61DB"/>
    <w:rsid w:val="00815CD3"/>
    <w:rsid w:val="0081723D"/>
    <w:rsid w:val="008225FE"/>
    <w:rsid w:val="008559F8"/>
    <w:rsid w:val="00890AAA"/>
    <w:rsid w:val="008910ED"/>
    <w:rsid w:val="008B1F06"/>
    <w:rsid w:val="008D764D"/>
    <w:rsid w:val="008E1750"/>
    <w:rsid w:val="008E39AC"/>
    <w:rsid w:val="008E4F29"/>
    <w:rsid w:val="008F37F7"/>
    <w:rsid w:val="008F52AA"/>
    <w:rsid w:val="008F6547"/>
    <w:rsid w:val="00910F0B"/>
    <w:rsid w:val="009130AA"/>
    <w:rsid w:val="00962412"/>
    <w:rsid w:val="0096362C"/>
    <w:rsid w:val="0097166A"/>
    <w:rsid w:val="00975ECE"/>
    <w:rsid w:val="009769C9"/>
    <w:rsid w:val="009A3215"/>
    <w:rsid w:val="009A33B4"/>
    <w:rsid w:val="009C0B80"/>
    <w:rsid w:val="009C14BE"/>
    <w:rsid w:val="009E2C93"/>
    <w:rsid w:val="009F6D33"/>
    <w:rsid w:val="00A00872"/>
    <w:rsid w:val="00A3757E"/>
    <w:rsid w:val="00A5084B"/>
    <w:rsid w:val="00A75824"/>
    <w:rsid w:val="00A90C84"/>
    <w:rsid w:val="00AA1729"/>
    <w:rsid w:val="00AB4B05"/>
    <w:rsid w:val="00AB7A3D"/>
    <w:rsid w:val="00AC56D5"/>
    <w:rsid w:val="00AC7F2D"/>
    <w:rsid w:val="00AD584D"/>
    <w:rsid w:val="00AE4AF0"/>
    <w:rsid w:val="00AF2908"/>
    <w:rsid w:val="00B003C3"/>
    <w:rsid w:val="00B1127B"/>
    <w:rsid w:val="00B113F0"/>
    <w:rsid w:val="00B14EF0"/>
    <w:rsid w:val="00B23C01"/>
    <w:rsid w:val="00B40909"/>
    <w:rsid w:val="00B434E5"/>
    <w:rsid w:val="00B5249E"/>
    <w:rsid w:val="00B61D2B"/>
    <w:rsid w:val="00B64E12"/>
    <w:rsid w:val="00B96ADB"/>
    <w:rsid w:val="00BA5E42"/>
    <w:rsid w:val="00BA6A2F"/>
    <w:rsid w:val="00BC4351"/>
    <w:rsid w:val="00BC7BAA"/>
    <w:rsid w:val="00C079BF"/>
    <w:rsid w:val="00C101BF"/>
    <w:rsid w:val="00C246AC"/>
    <w:rsid w:val="00C26124"/>
    <w:rsid w:val="00C2678D"/>
    <w:rsid w:val="00C30192"/>
    <w:rsid w:val="00C4742E"/>
    <w:rsid w:val="00C5496F"/>
    <w:rsid w:val="00C707C7"/>
    <w:rsid w:val="00C764C5"/>
    <w:rsid w:val="00C87762"/>
    <w:rsid w:val="00C96E57"/>
    <w:rsid w:val="00C97B3E"/>
    <w:rsid w:val="00CA07A6"/>
    <w:rsid w:val="00CC1DF7"/>
    <w:rsid w:val="00CD0A0C"/>
    <w:rsid w:val="00CD54C7"/>
    <w:rsid w:val="00CF30AF"/>
    <w:rsid w:val="00CF64C4"/>
    <w:rsid w:val="00D05C74"/>
    <w:rsid w:val="00D25B27"/>
    <w:rsid w:val="00D6072E"/>
    <w:rsid w:val="00DA276D"/>
    <w:rsid w:val="00DB215A"/>
    <w:rsid w:val="00DB6C0D"/>
    <w:rsid w:val="00DB7738"/>
    <w:rsid w:val="00DC2EA6"/>
    <w:rsid w:val="00DC72CC"/>
    <w:rsid w:val="00DC7E08"/>
    <w:rsid w:val="00DD5025"/>
    <w:rsid w:val="00DE2F64"/>
    <w:rsid w:val="00DE341B"/>
    <w:rsid w:val="00DE420C"/>
    <w:rsid w:val="00DF7A13"/>
    <w:rsid w:val="00E02FAA"/>
    <w:rsid w:val="00E1197E"/>
    <w:rsid w:val="00E20EF2"/>
    <w:rsid w:val="00E24EDB"/>
    <w:rsid w:val="00E3163C"/>
    <w:rsid w:val="00E322E9"/>
    <w:rsid w:val="00E34AE5"/>
    <w:rsid w:val="00E578EB"/>
    <w:rsid w:val="00E6087B"/>
    <w:rsid w:val="00E705CE"/>
    <w:rsid w:val="00E85EBB"/>
    <w:rsid w:val="00EA10EB"/>
    <w:rsid w:val="00EB6485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46DDB"/>
    <w:rsid w:val="00F6109A"/>
    <w:rsid w:val="00F92CF7"/>
    <w:rsid w:val="00FA0151"/>
    <w:rsid w:val="00FA017C"/>
    <w:rsid w:val="00FA45A0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1E0E8"/>
  <w15:docId w15:val="{1B0DB303-AB59-4E89-89CE-796D2B76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Petra Bachmann</cp:lastModifiedBy>
  <cp:revision>20</cp:revision>
  <cp:lastPrinted>2010-03-03T16:06:00Z</cp:lastPrinted>
  <dcterms:created xsi:type="dcterms:W3CDTF">2024-09-08T13:05:00Z</dcterms:created>
  <dcterms:modified xsi:type="dcterms:W3CDTF">2026-05-07T13:18:00Z</dcterms:modified>
</cp:coreProperties>
</file>